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การขออนุญาตเปลี่ยนการใช้อาคารตามมาตรา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33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1101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11013E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1101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DB4B4B" w:rsidP="00D239AD">
      <w:pPr>
        <w:spacing w:after="0" w:line="240" w:lineRule="auto"/>
        <w:rPr>
          <w:rFonts w:asciiTheme="minorBidi" w:hAnsiTheme="minorBidi"/>
          <w:color w:val="626669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626669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การขออนุญาตเปลี่ยนการใช้อาคารตามมาตรา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33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องค์การบริหารส่วนตำบลลุงเขว้า</w:t>
      </w:r>
      <w:r w:rsidR="001101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11013E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อำเภอหนองบุญมาก</w:t>
      </w:r>
      <w:r w:rsidR="0011013E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จังหวัดนครราชสีมา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: 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๒๒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๒๕๒๒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25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22/07/2015 13:37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ส่วนโยธาที่ทำการองค์การบริหารส่วนตำบลลุงเขว้าอำเภอหนองบุญมากจังหวัดนครราชสีมา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30410 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464378" w:rsidRDefault="00464378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626669" w:themeColor="text1" w:themeTint="F2"/>
          <w:sz w:val="32"/>
          <w:szCs w:val="32"/>
          <w:lang w:bidi="th-TH"/>
        </w:rPr>
      </w:pPr>
    </w:p>
    <w:p w:rsidR="00464378" w:rsidRDefault="00464378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เจ้าของหรือผู้ครอบครองอาคารซึ่งไม่เป็นอาคารประเภทควบคุมการใช้ประสงค์จะใช้หรือยินยอมให้บุคคลใดใช้อาคารดังกล่าวเพื่อกิจการควบคุมการใช้และกรณีเจ้าของหรือผู้ครอบครองอาคารประเภทควบคุมการใช้สำหรับกิจการหนึ่งหระสงค์ใช้เป็นอาคารประเภทควบคุมการใช้สำหรับอีกกิจกรรมหนึ่งจะต้องได้รับใบอนุญาตจากเจ้าพนักงานท้องถิ่นหรือได้แจ้งเจ้าพนักงานท้องถิ่นทราบ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ยื่นขออนุญาตเปลี่ยนการใช้อาคารพร้อมเอกสาร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1013E" w:rsidRDefault="0011013E" w:rsidP="0011013E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11013E" w:rsidP="0011013E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องค์กรปกครองส่วนท้องถิ่นในพื้นที่ที่จะขออนุญาตเปลี่ยนการใช้อาคาร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1013E" w:rsidRDefault="0011013E" w:rsidP="0011013E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11013E" w:rsidP="0011013E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องค์กรปกครองส่วนท้องถิ่นในพื้นที่ที่จะขออนุญาตเปลี่ยนการใช้อาคาร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1013E" w:rsidRDefault="0011013E" w:rsidP="0011013E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11013E" w:rsidP="0011013E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องค์กรปกครองส่วนท้องถิ่นในพื้นที่ที่จะขออนุญาตเปลี่ยนการใช้อาคาร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และแจ้งให้ผู้ขอมารับใบอนุญาตเปลี่ยนการใช้อาคาร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.5)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11013E" w:rsidRDefault="0011013E" w:rsidP="0011013E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</w:p>
          <w:p w:rsidR="00313D38" w:rsidRPr="000C2AAC" w:rsidRDefault="0011013E" w:rsidP="0011013E">
            <w:pPr>
              <w:rPr>
                <w:rFonts w:asciiTheme="minorBidi" w:hAnsiTheme="minorBidi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ลุงเขว้า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องค์กรปกครองส่วนท้องถิ่นในพื้นที่ที่จะขออนุญาตเปลี่ยนการใช้อาคาร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25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626669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แบบคำขออนุญาตเปลี่ยนการใช้อาคาร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3)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สำเนาหรือภาพถ่ายเอกสารแสดงการเป็นเจ้าของอาคารหรือผู้ครอบครองอาคาร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หนังสือแสดงความยินยอมจากเจ้าของอาคาร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กรณีผู้ครอบครองอาคารเป็นผู้ขออนุญาต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ใบรับรองหรือใบอนุญาตเปลี่ยนการใช้อาคาร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อาคารที่ขออนุญาตเปลี่ยนการใช้ได้รับใบรับรองหรือได้รับใบอนุญาตเปลี่ยนการใช้อาคารมาแล้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รายการคำนวณโครงสร้างพร้อมลงลายมือชื่อเลขทะเบียนของวิศวกรผู้ออกแบบ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การเปลี่ยนแปลงการใช้อาคารทำให้มีการเปลี่ยนแปลงน้ำหนักบรรทุกบนพื้นอาคารมากขึ้นกว่าที่ได้รับอนุญาตไว้เดิ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626669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และคำนวณพร้อมสำเนาหรือภาพถ่าย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กรณีที่เป็นอาคารมีลักษณะขนาดอยู่ในประเภทเป็น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องค์การบริหารส่วนตำบลลุงเขว้าอำเภอหนองบุญมากจังหวัดนครราชสีมา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30410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ทางอินเทอร์เน็ต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(http://www.Lungkhwao.go.th)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626669" w:themeColor="text1" w:themeTint="F2"/>
          <w:sz w:val="32"/>
          <w:szCs w:val="32"/>
          <w:cs/>
          <w:lang w:bidi="th-TH"/>
        </w:rPr>
        <w:t>หมายเหตุ</w:t>
      </w:r>
    </w:p>
    <w:p w:rsidR="0064558D" w:rsidRDefault="0064558D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B9087A" w:rsidRPr="000C2AAC" w:rsidRDefault="00B9087A" w:rsidP="0064558D">
      <w:pPr>
        <w:spacing w:after="0" w:line="240" w:lineRule="auto"/>
        <w:rPr>
          <w:rFonts w:asciiTheme="minorBidi" w:hAnsiTheme="minorBidi"/>
          <w:b/>
          <w:bCs/>
          <w:color w:val="626669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B9087A" w:rsidRPr="000C2AAC" w:rsidTr="00716560">
        <w:tc>
          <w:tcPr>
            <w:tcW w:w="1418" w:type="dxa"/>
          </w:tcPr>
          <w:p w:rsidR="00B9087A" w:rsidRPr="000C2AAC" w:rsidRDefault="00B9087A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B9087A" w:rsidRPr="000C2AAC" w:rsidRDefault="00B9087A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/07/2558</w:t>
            </w:r>
          </w:p>
        </w:tc>
      </w:tr>
      <w:tr w:rsidR="00B9087A" w:rsidRPr="000C2AAC" w:rsidTr="00716560">
        <w:tc>
          <w:tcPr>
            <w:tcW w:w="1418" w:type="dxa"/>
          </w:tcPr>
          <w:p w:rsidR="00B9087A" w:rsidRPr="000C2AAC" w:rsidRDefault="00B9087A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B9087A" w:rsidRPr="000C2AAC" w:rsidRDefault="00B9087A" w:rsidP="00716560">
            <w:pPr>
              <w:rPr>
                <w:rFonts w:asciiTheme="minorBidi" w:hAnsiTheme="minorBidi"/>
                <w:sz w:val="32"/>
                <w:szCs w:val="32"/>
                <w:rtl/>
                <w:cs/>
                <w:lang w:bidi="th-TH"/>
              </w:rPr>
            </w:pPr>
            <w:r w:rsidRPr="00293D7A">
              <w:rPr>
                <w:rFonts w:ascii="Cordia New" w:hAnsi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B9087A" w:rsidRPr="000C2AAC" w:rsidTr="00716560">
        <w:tc>
          <w:tcPr>
            <w:tcW w:w="1418" w:type="dxa"/>
          </w:tcPr>
          <w:p w:rsidR="00B9087A" w:rsidRPr="000C2AAC" w:rsidRDefault="00B9087A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B9087A" w:rsidRDefault="00B9087A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ลุงเขว้า</w:t>
            </w:r>
          </w:p>
          <w:p w:rsidR="00B9087A" w:rsidRDefault="00B9087A" w:rsidP="00716560">
            <w:pPr>
              <w:rPr>
                <w:rFonts w:asciiTheme="minorBidi" w:hAnsiTheme="minorBidi" w:cs="Cordia New"/>
                <w:noProof/>
                <w:sz w:val="32"/>
                <w:szCs w:val="32"/>
                <w:lang w:bidi="th-TH"/>
              </w:rPr>
            </w:pPr>
            <w: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อำเภอหนองบุญมาก</w:t>
            </w:r>
          </w:p>
          <w:p w:rsidR="00B9087A" w:rsidRPr="000C2AAC" w:rsidRDefault="00B9087A" w:rsidP="00716560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จังหวัดนครราชสีมา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B9087A" w:rsidRPr="000C2AAC" w:rsidTr="00716560">
        <w:tc>
          <w:tcPr>
            <w:tcW w:w="1418" w:type="dxa"/>
          </w:tcPr>
          <w:p w:rsidR="00B9087A" w:rsidRPr="000C2AAC" w:rsidRDefault="00B9087A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B9087A" w:rsidRPr="000C2AAC" w:rsidRDefault="00B9087A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นายจรูญ  นอกกระโทก</w:t>
            </w:r>
          </w:p>
        </w:tc>
      </w:tr>
      <w:tr w:rsidR="00B9087A" w:rsidRPr="000C2AAC" w:rsidTr="00716560">
        <w:tc>
          <w:tcPr>
            <w:tcW w:w="1418" w:type="dxa"/>
          </w:tcPr>
          <w:p w:rsidR="00B9087A" w:rsidRPr="000C2AAC" w:rsidRDefault="00B9087A" w:rsidP="00716560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B9087A" w:rsidRPr="000C2AAC" w:rsidRDefault="00B9087A" w:rsidP="00716560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นายบุญเสริม  แสงจันทร์</w:t>
            </w:r>
          </w:p>
        </w:tc>
      </w:tr>
    </w:tbl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626669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B4E" w:rsidRDefault="00F83B4E" w:rsidP="00C81DB8">
      <w:pPr>
        <w:spacing w:after="0" w:line="240" w:lineRule="auto"/>
      </w:pPr>
      <w:r>
        <w:separator/>
      </w:r>
    </w:p>
  </w:endnote>
  <w:endnote w:type="continuationSeparator" w:id="1">
    <w:p w:rsidR="00F83B4E" w:rsidRDefault="00F83B4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B4E" w:rsidRDefault="00F83B4E" w:rsidP="00C81DB8">
      <w:pPr>
        <w:spacing w:after="0" w:line="240" w:lineRule="auto"/>
      </w:pPr>
      <w:r>
        <w:separator/>
      </w:r>
    </w:p>
  </w:footnote>
  <w:footnote w:type="continuationSeparator" w:id="1">
    <w:p w:rsidR="00F83B4E" w:rsidRDefault="00F83B4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DB4B4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91963">
          <w:rPr>
            <w:noProof/>
          </w:rPr>
          <w:t>6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9196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13E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64378"/>
    <w:rsid w:val="004B0B47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1963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087A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B4B4B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83B4E"/>
    <w:rsid w:val="00FE0A7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5A5E61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661</TotalTime>
  <Pages>6</Pages>
  <Words>782</Words>
  <Characters>4463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kai</cp:lastModifiedBy>
  <cp:revision>86</cp:revision>
  <cp:lastPrinted>2015-08-20T05:42:00Z</cp:lastPrinted>
  <dcterms:created xsi:type="dcterms:W3CDTF">2015-04-23T03:41:00Z</dcterms:created>
  <dcterms:modified xsi:type="dcterms:W3CDTF">2015-08-20T05:44:00Z</dcterms:modified>
</cp:coreProperties>
</file>